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54C3F" w14:textId="77777777" w:rsidR="00727F56" w:rsidRDefault="00727F56" w:rsidP="0072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PHELIP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76AB066" w14:textId="77777777" w:rsidR="00727F56" w:rsidRDefault="00727F56" w:rsidP="0072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Montacute</w:t>
      </w:r>
      <w:proofErr w:type="spellEnd"/>
      <w:r>
        <w:rPr>
          <w:rFonts w:ascii="Times New Roman" w:hAnsi="Times New Roman" w:cs="Times New Roman"/>
        </w:rPr>
        <w:t>, Somerset. Gentleman.</w:t>
      </w:r>
    </w:p>
    <w:p w14:paraId="52FE3D01" w14:textId="77777777" w:rsidR="00727F56" w:rsidRDefault="00727F56" w:rsidP="00727F56">
      <w:pPr>
        <w:rPr>
          <w:rFonts w:ascii="Times New Roman" w:hAnsi="Times New Roman" w:cs="Times New Roman"/>
        </w:rPr>
      </w:pPr>
    </w:p>
    <w:p w14:paraId="7E772441" w14:textId="77777777" w:rsidR="00727F56" w:rsidRDefault="00727F56" w:rsidP="00727F56">
      <w:pPr>
        <w:rPr>
          <w:rFonts w:ascii="Times New Roman" w:hAnsi="Times New Roman" w:cs="Times New Roman"/>
        </w:rPr>
      </w:pPr>
    </w:p>
    <w:p w14:paraId="3BB6CA19" w14:textId="77777777" w:rsidR="00727F56" w:rsidRDefault="00727F56" w:rsidP="0072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Swayn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Charminster</w:t>
      </w:r>
      <w:proofErr w:type="spellEnd"/>
      <w:r>
        <w:rPr>
          <w:rFonts w:ascii="Times New Roman" w:hAnsi="Times New Roman" w:cs="Times New Roman"/>
        </w:rPr>
        <w:t xml:space="preserve">, Dorset(q.v.), brought a plaint of debt </w:t>
      </w:r>
    </w:p>
    <w:p w14:paraId="6E73FDEA" w14:textId="77777777" w:rsidR="00727F56" w:rsidRDefault="00727F56" w:rsidP="0072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72E0FC3B" w14:textId="77777777" w:rsidR="00727F56" w:rsidRDefault="00727F56" w:rsidP="0072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C3957F3" w14:textId="77777777" w:rsidR="00727F56" w:rsidRDefault="00727F56" w:rsidP="00727F56">
      <w:pPr>
        <w:rPr>
          <w:rFonts w:ascii="Times New Roman" w:hAnsi="Times New Roman" w:cs="Times New Roman"/>
        </w:rPr>
      </w:pPr>
    </w:p>
    <w:p w14:paraId="7EEFCA22" w14:textId="77777777" w:rsidR="00727F56" w:rsidRDefault="00727F56" w:rsidP="00727F56">
      <w:pPr>
        <w:rPr>
          <w:rFonts w:ascii="Times New Roman" w:hAnsi="Times New Roman" w:cs="Times New Roman"/>
        </w:rPr>
      </w:pPr>
    </w:p>
    <w:p w14:paraId="502A77C8" w14:textId="77777777" w:rsidR="00727F56" w:rsidRDefault="00727F56" w:rsidP="0072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February 2019</w:t>
      </w:r>
    </w:p>
    <w:p w14:paraId="4EE35F1E" w14:textId="77777777" w:rsidR="006B2F86" w:rsidRPr="00E71FC3" w:rsidRDefault="00727F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9AB4E" w14:textId="77777777" w:rsidR="00727F56" w:rsidRDefault="00727F56" w:rsidP="00E71FC3">
      <w:r>
        <w:separator/>
      </w:r>
    </w:p>
  </w:endnote>
  <w:endnote w:type="continuationSeparator" w:id="0">
    <w:p w14:paraId="3895A61C" w14:textId="77777777" w:rsidR="00727F56" w:rsidRDefault="00727F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E22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4E795" w14:textId="77777777" w:rsidR="00727F56" w:rsidRDefault="00727F56" w:rsidP="00E71FC3">
      <w:r>
        <w:separator/>
      </w:r>
    </w:p>
  </w:footnote>
  <w:footnote w:type="continuationSeparator" w:id="0">
    <w:p w14:paraId="5417F7FE" w14:textId="77777777" w:rsidR="00727F56" w:rsidRDefault="00727F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56"/>
    <w:rsid w:val="001A7C09"/>
    <w:rsid w:val="00577BD5"/>
    <w:rsid w:val="00656CBA"/>
    <w:rsid w:val="006A1F77"/>
    <w:rsid w:val="00727F5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5AD38"/>
  <w15:chartTrackingRefBased/>
  <w15:docId w15:val="{53E14E6F-9F71-4047-80CB-01810487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F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2019-02-08T20:23:00Z</dcterms:created>
  <dcterms:modified xsi:type="dcterms:W3CDTF">2019-02-08T20:23:00Z</dcterms:modified>
</cp:coreProperties>
</file>